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FC8ED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430C2482" w14:textId="77777777" w:rsidR="00575AF2" w:rsidRPr="00DD1E7E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D1E7E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43E1652B" w14:textId="77777777" w:rsidR="00575AF2" w:rsidRPr="00DD1E7E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D1E7E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38F30993" w14:textId="77777777" w:rsidR="00575AF2" w:rsidRPr="00DD1E7E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D1E7E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5EC315E8" w14:textId="77777777" w:rsidR="00575AF2" w:rsidRPr="00DD1E7E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D1E7E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7D2C4663" w14:textId="77777777" w:rsidR="007F6FCF" w:rsidRPr="00DD1E7E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D1E7E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26952D64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43FB1EAF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13D4F2BF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B7154B0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75CAD2D4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10708A1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E2B47A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65325156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</w:t>
      </w:r>
      <w:proofErr w:type="gramStart"/>
      <w:r w:rsidRPr="007F6FCF">
        <w:rPr>
          <w:rFonts w:ascii="Times New Roman" w:hAnsi="Times New Roman" w:cs="Times New Roman"/>
          <w:sz w:val="24"/>
          <w:szCs w:val="24"/>
        </w:rPr>
        <w:t xml:space="preserve">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  <w:proofErr w:type="gramEnd"/>
    </w:p>
    <w:p w14:paraId="56672B3D" w14:textId="77777777" w:rsidR="00CE5E93" w:rsidRDefault="0038402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1773 STATE HIGHWAY 58 BUSINESS</w:t>
      </w:r>
    </w:p>
    <w:p w14:paraId="4EF29954" w14:textId="77777777" w:rsidR="00CE5E93" w:rsidRDefault="001200F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MOJAVE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 w:rsidR="00384024">
        <w:rPr>
          <w:rFonts w:ascii="Times New Roman" w:hAnsi="Times New Roman" w:cs="Times New Roman"/>
          <w:sz w:val="24"/>
          <w:szCs w:val="24"/>
        </w:rPr>
        <w:t>50</w:t>
      </w:r>
      <w:r w:rsidR="00BE589A">
        <w:rPr>
          <w:rFonts w:ascii="Times New Roman" w:hAnsi="Times New Roman" w:cs="Times New Roman"/>
          <w:sz w:val="24"/>
          <w:szCs w:val="24"/>
        </w:rPr>
        <w:t>1</w:t>
      </w:r>
    </w:p>
    <w:p w14:paraId="4BF10102" w14:textId="2CBCAD17" w:rsidR="00CE5E93" w:rsidRPr="007F6FCF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(661) </w:t>
      </w:r>
      <w:r w:rsidR="004C6B2D">
        <w:rPr>
          <w:rFonts w:ascii="Times New Roman" w:hAnsi="Times New Roman" w:cs="Times New Roman"/>
          <w:sz w:val="24"/>
          <w:szCs w:val="24"/>
        </w:rPr>
        <w:t>610-7400</w:t>
      </w:r>
    </w:p>
    <w:p w14:paraId="77C08D3A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559D7F10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30F6F2AA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0CC842B2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79B35F75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61FF91" w14:textId="77777777" w:rsidR="008235B4" w:rsidRPr="004E46A3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57964573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F33CA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6A670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0020C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F6884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D7BE2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A793DA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EDFBAF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141BA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75968F" w14:textId="77777777" w:rsidR="008235B4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581DAB1D" w14:textId="77777777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4E46A3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[YOUR </w:t>
            </w:r>
            <w:proofErr w:type="gramStart"/>
            <w:r w:rsidR="004E46A3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>TICKET #]</w:t>
            </w:r>
            <w:proofErr w:type="gramEnd"/>
          </w:p>
          <w:p w14:paraId="053A561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5B967" w14:textId="34704FD2" w:rsidR="008235B4" w:rsidRPr="004E46A3" w:rsidRDefault="00CE5E93" w:rsidP="00CE5E93">
            <w:pPr>
              <w:pStyle w:val="Single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Date: </w:t>
            </w:r>
            <w:r w:rsidR="006E093F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6D1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Pick a </w:t>
            </w:r>
            <w:r w:rsidR="00873BF1">
              <w:rPr>
                <w:rFonts w:ascii="Times New Roman" w:hAnsi="Times New Roman" w:cs="Times New Roman"/>
                <w:b/>
                <w:sz w:val="24"/>
                <w:szCs w:val="24"/>
              </w:rPr>
              <w:t>Wednesday</w:t>
            </w:r>
            <w:r w:rsidR="004E46A3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10+ </w:t>
            </w:r>
            <w:r w:rsidR="004E46A3">
              <w:rPr>
                <w:rFonts w:ascii="Times New Roman" w:hAnsi="Times New Roman" w:cs="Times New Roman"/>
                <w:b/>
                <w:sz w:val="24"/>
                <w:szCs w:val="24"/>
              </w:rPr>
              <w:t>Court</w:t>
            </w:r>
            <w:r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Days After Service/Filing</w:t>
            </w:r>
            <w:r w:rsidR="006D1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fill it </w:t>
            </w:r>
            <w:r w:rsidR="00873BF1">
              <w:rPr>
                <w:rFonts w:ascii="Times New Roman" w:hAnsi="Times New Roman" w:cs="Times New Roman"/>
                <w:b/>
                <w:sz w:val="24"/>
                <w:szCs w:val="24"/>
              </w:rPr>
              <w:t>that date</w:t>
            </w:r>
            <w:r w:rsidR="006D1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delete the rest of this text</w:t>
            </w:r>
            <w:r w:rsidR="006E093F" w:rsidRPr="004E46A3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14:paraId="38A6605D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B8F3F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4E46A3">
              <w:rPr>
                <w:rFonts w:ascii="Times New Roman" w:hAnsi="Times New Roman" w:cs="Times New Roman"/>
                <w:sz w:val="24"/>
                <w:szCs w:val="24"/>
              </w:rPr>
              <w:t>8:30 AM</w:t>
            </w:r>
          </w:p>
          <w:p w14:paraId="59435E51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641FD" w14:textId="1973050A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507FD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219E445B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10870" w14:textId="77777777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MOTION </w:t>
            </w:r>
            <w:r w:rsidR="0004712F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</w:tc>
      </w:tr>
    </w:tbl>
    <w:p w14:paraId="16206281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736FB298" w14:textId="77777777" w:rsidR="00575AF2" w:rsidRPr="004E46A3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4E46A3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4E46A3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4E46A3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1F237937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2EEE0088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7B973B2B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CED14" w14:textId="77777777" w:rsidR="00CF69B7" w:rsidRDefault="00CF69B7">
      <w:r>
        <w:separator/>
      </w:r>
    </w:p>
  </w:endnote>
  <w:endnote w:type="continuationSeparator" w:id="0">
    <w:p w14:paraId="4ED725BE" w14:textId="77777777" w:rsidR="00CF69B7" w:rsidRDefault="00CF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4190" w14:textId="7CA44CF0" w:rsidR="00C156A1" w:rsidRDefault="007E76C7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8631B6" wp14:editId="5F3B2FC4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34910766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C3323C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"/>
          </w:pict>
        </mc:Fallback>
      </mc:AlternateContent>
    </w:r>
  </w:p>
  <w:p w14:paraId="75AD05FB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3A7144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3A7144" w:rsidRPr="007F6FCF">
      <w:rPr>
        <w:rFonts w:ascii="Times New Roman" w:hAnsi="Times New Roman" w:cs="Times New Roman"/>
        <w:sz w:val="20"/>
      </w:rPr>
      <w:fldChar w:fldCharType="separate"/>
    </w:r>
    <w:r w:rsidR="00507FDF">
      <w:rPr>
        <w:rFonts w:ascii="Times New Roman" w:hAnsi="Times New Roman" w:cs="Times New Roman"/>
        <w:noProof/>
        <w:sz w:val="20"/>
      </w:rPr>
      <w:t>1</w:t>
    </w:r>
    <w:r w:rsidR="003A7144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9A2D5" w14:textId="77777777" w:rsidR="00CF69B7" w:rsidRDefault="00CF69B7">
      <w:r>
        <w:separator/>
      </w:r>
    </w:p>
  </w:footnote>
  <w:footnote w:type="continuationSeparator" w:id="0">
    <w:p w14:paraId="6634C117" w14:textId="77777777" w:rsidR="00CF69B7" w:rsidRDefault="00CF6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4B09" w14:textId="711BD924" w:rsidR="008235B4" w:rsidRDefault="007E76C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DB2D3D" wp14:editId="42A28D84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1642678448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DD055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109E3615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208D7802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6E4196ED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6547F6C2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14D269A3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672B610A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063699C6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77B5EBEF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19293A12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5DA57CF5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30B7BA97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137E08CD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6524610F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3FAC6C51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54C44088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07EC8AD6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1896D6A9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6DB5DD98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75030601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100A42E3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74B4AEF1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52A84165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1BE1A49F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3A7534F0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3D7CB879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74BDD943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3244E157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1785A624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DB2D3D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782DD055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109E3615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208D7802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6E4196ED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6547F6C2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14D269A3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672B610A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063699C6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77B5EBEF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19293A12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5DA57CF5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30B7BA97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137E08CD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6524610F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3FAC6C51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54C44088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07EC8AD6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1896D6A9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6DB5DD98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75030601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100A42E3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74B4AEF1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52A84165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1BE1A49F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3A7534F0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3D7CB879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74BDD943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3244E157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1785A624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76377F8" wp14:editId="5D2DE936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176416108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A42442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FVLc8DdAAAACw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DFE33D8" wp14:editId="2247A4D7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610401715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E5EB9C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rMJPJN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C17BBA2" wp14:editId="3805BCE3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665486940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496CE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70793"/>
    <w:rsid w:val="00086088"/>
    <w:rsid w:val="000947E1"/>
    <w:rsid w:val="000E7309"/>
    <w:rsid w:val="000F62CC"/>
    <w:rsid w:val="001200FA"/>
    <w:rsid w:val="001348F2"/>
    <w:rsid w:val="00150400"/>
    <w:rsid w:val="00190E8D"/>
    <w:rsid w:val="001E1D15"/>
    <w:rsid w:val="001E620B"/>
    <w:rsid w:val="001E6C7C"/>
    <w:rsid w:val="00225FE3"/>
    <w:rsid w:val="002942AB"/>
    <w:rsid w:val="002F448D"/>
    <w:rsid w:val="0031542D"/>
    <w:rsid w:val="00342F6D"/>
    <w:rsid w:val="00344E86"/>
    <w:rsid w:val="00364813"/>
    <w:rsid w:val="00384024"/>
    <w:rsid w:val="003A7144"/>
    <w:rsid w:val="003B353E"/>
    <w:rsid w:val="003C41E6"/>
    <w:rsid w:val="003D53B7"/>
    <w:rsid w:val="003E184F"/>
    <w:rsid w:val="0043077F"/>
    <w:rsid w:val="004562EE"/>
    <w:rsid w:val="0047540C"/>
    <w:rsid w:val="00485530"/>
    <w:rsid w:val="004B2FF4"/>
    <w:rsid w:val="004C6B2D"/>
    <w:rsid w:val="004E46A3"/>
    <w:rsid w:val="004F64B7"/>
    <w:rsid w:val="00507FDF"/>
    <w:rsid w:val="00542067"/>
    <w:rsid w:val="005574C9"/>
    <w:rsid w:val="00575AF2"/>
    <w:rsid w:val="005F111D"/>
    <w:rsid w:val="00634447"/>
    <w:rsid w:val="0065382B"/>
    <w:rsid w:val="00663B57"/>
    <w:rsid w:val="00683CF3"/>
    <w:rsid w:val="00696184"/>
    <w:rsid w:val="006A34C5"/>
    <w:rsid w:val="006C53E8"/>
    <w:rsid w:val="006D00F8"/>
    <w:rsid w:val="006D10F7"/>
    <w:rsid w:val="006E093F"/>
    <w:rsid w:val="007215E3"/>
    <w:rsid w:val="007670A6"/>
    <w:rsid w:val="0077030A"/>
    <w:rsid w:val="00772D09"/>
    <w:rsid w:val="007C4D03"/>
    <w:rsid w:val="007E76C7"/>
    <w:rsid w:val="007F6FCF"/>
    <w:rsid w:val="00822210"/>
    <w:rsid w:val="008235B4"/>
    <w:rsid w:val="00823705"/>
    <w:rsid w:val="00824F05"/>
    <w:rsid w:val="00844AFF"/>
    <w:rsid w:val="0085186C"/>
    <w:rsid w:val="00873BF1"/>
    <w:rsid w:val="008A2FE0"/>
    <w:rsid w:val="008D1442"/>
    <w:rsid w:val="00905D37"/>
    <w:rsid w:val="00924AF7"/>
    <w:rsid w:val="00956C86"/>
    <w:rsid w:val="00A15C32"/>
    <w:rsid w:val="00A937C8"/>
    <w:rsid w:val="00AB5AC0"/>
    <w:rsid w:val="00AF3EF0"/>
    <w:rsid w:val="00B1019A"/>
    <w:rsid w:val="00B276B2"/>
    <w:rsid w:val="00B33FCB"/>
    <w:rsid w:val="00B451EA"/>
    <w:rsid w:val="00B817A4"/>
    <w:rsid w:val="00BA1B48"/>
    <w:rsid w:val="00BB79E0"/>
    <w:rsid w:val="00BE4321"/>
    <w:rsid w:val="00BE589A"/>
    <w:rsid w:val="00BE5FE2"/>
    <w:rsid w:val="00BF1A28"/>
    <w:rsid w:val="00C156A1"/>
    <w:rsid w:val="00C1788A"/>
    <w:rsid w:val="00C36552"/>
    <w:rsid w:val="00C37D9A"/>
    <w:rsid w:val="00C57616"/>
    <w:rsid w:val="00C73D2D"/>
    <w:rsid w:val="00CC3C1C"/>
    <w:rsid w:val="00CE5E93"/>
    <w:rsid w:val="00CF69B7"/>
    <w:rsid w:val="00D20A2C"/>
    <w:rsid w:val="00D32ED4"/>
    <w:rsid w:val="00D4680A"/>
    <w:rsid w:val="00DD1E7E"/>
    <w:rsid w:val="00DD64B4"/>
    <w:rsid w:val="00DE56AE"/>
    <w:rsid w:val="00DF1013"/>
    <w:rsid w:val="00E277AD"/>
    <w:rsid w:val="00E40399"/>
    <w:rsid w:val="00E8223F"/>
    <w:rsid w:val="00E946B0"/>
    <w:rsid w:val="00EB200C"/>
    <w:rsid w:val="00EC0949"/>
    <w:rsid w:val="00ED0745"/>
    <w:rsid w:val="00EF687C"/>
    <w:rsid w:val="00F457FC"/>
    <w:rsid w:val="00F47457"/>
    <w:rsid w:val="00F7536D"/>
    <w:rsid w:val="00F80948"/>
    <w:rsid w:val="00FA583C"/>
    <w:rsid w:val="00FA6DAB"/>
    <w:rsid w:val="00FE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CF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2026-07-22T15:37:00Z</dcterms:created>
  <dcterms:modified xsi:type="dcterms:W3CDTF">2026-07-23T15:31:00Z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